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E2F06" w14:textId="42977EA5" w:rsidR="00535962" w:rsidRPr="00F7167E" w:rsidRDefault="00F32DEA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86C4BF3" wp14:editId="06B92A72">
                <wp:simplePos x="0" y="0"/>
                <wp:positionH relativeFrom="column">
                  <wp:posOffset>4457700</wp:posOffset>
                </wp:positionH>
                <wp:positionV relativeFrom="paragraph">
                  <wp:posOffset>-676275</wp:posOffset>
                </wp:positionV>
                <wp:extent cx="1819275" cy="650961"/>
                <wp:effectExtent l="0" t="0" r="28575" b="15875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9275" cy="650961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E7FBC6" w14:textId="57297842" w:rsidR="00051C0A" w:rsidRPr="00051C0A" w:rsidRDefault="00F32DE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PlaceholderText"/>
                                  </w:rPr>
                                  <w:t>DGII-CCC-LPN-2024-0008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37118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6C4BF3" id="Group 20" o:spid="_x0000_s1026" style="position:absolute;margin-left:351pt;margin-top:-53.25pt;width:143.25pt;height:51.2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AE7FBC6" w14:textId="57297842" w:rsidR="00051C0A" w:rsidRPr="00051C0A" w:rsidRDefault="00F32DE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PlaceholderText"/>
                            </w:rPr>
                            <w:t>DGII-CCC-LPN-2024-0008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937118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87E68"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1FF9561" wp14:editId="65FAE8BD">
            <wp:simplePos x="0" y="0"/>
            <wp:positionH relativeFrom="column">
              <wp:posOffset>-582930</wp:posOffset>
            </wp:positionH>
            <wp:positionV relativeFrom="paragraph">
              <wp:posOffset>-523875</wp:posOffset>
            </wp:positionV>
            <wp:extent cx="1482090" cy="619760"/>
            <wp:effectExtent l="0" t="0" r="3810" b="8890"/>
            <wp:wrapNone/>
            <wp:docPr id="3" name="Picture 2" descr="A picture containing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0D8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39833C" wp14:editId="4AEAB5B9">
                <wp:simplePos x="0" y="0"/>
                <wp:positionH relativeFrom="column">
                  <wp:posOffset>4681321</wp:posOffset>
                </wp:positionH>
                <wp:positionV relativeFrom="paragraph">
                  <wp:posOffset>138456</wp:posOffset>
                </wp:positionV>
                <wp:extent cx="1455039" cy="256032"/>
                <wp:effectExtent l="0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039" cy="2560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AA006" w14:textId="77777777" w:rsidR="0026335F" w:rsidRPr="0026335F" w:rsidRDefault="00F32DE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39833C" id="Text Box 12" o:spid="_x0000_s1031" type="#_x0000_t202" style="position:absolute;margin-left:368.6pt;margin-top:10.9pt;width:114.55pt;height:20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" filled="f" stroked="f">
                <v:textbox>
                  <w:txbxContent>
                    <w:p w14:paraId="281AA006" w14:textId="77777777" w:rsidR="0026335F" w:rsidRPr="0026335F" w:rsidRDefault="00F32DE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50D84" w:rsidRPr="00750D84">
        <w:rPr>
          <w:noProof/>
        </w:rPr>
        <w:drawing>
          <wp:anchor distT="0" distB="0" distL="114300" distR="114300" simplePos="0" relativeHeight="251698176" behindDoc="0" locked="0" layoutInCell="1" allowOverlap="1" wp14:anchorId="17C7067E" wp14:editId="6B9E473E">
            <wp:simplePos x="0" y="0"/>
            <wp:positionH relativeFrom="margin">
              <wp:align>center</wp:align>
            </wp:positionH>
            <wp:positionV relativeFrom="paragraph">
              <wp:posOffset>-460502</wp:posOffset>
            </wp:positionV>
            <wp:extent cx="863194" cy="806843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194" cy="806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52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9E7940" wp14:editId="384647ED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3C77C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9E7940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" filled="f" stroked="f">
                <v:textbox inset="0,0,0,0">
                  <w:txbxContent>
                    <w:p w14:paraId="5673C77C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</w:p>
    <w:p w14:paraId="724ED26B" w14:textId="08F6E929" w:rsidR="00535962" w:rsidRPr="00535962" w:rsidRDefault="00750D84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C02433" wp14:editId="21A7FA05">
                <wp:simplePos x="0" y="0"/>
                <wp:positionH relativeFrom="column">
                  <wp:posOffset>4978705</wp:posOffset>
                </wp:positionH>
                <wp:positionV relativeFrom="paragraph">
                  <wp:posOffset>201650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951895" w14:textId="5805C678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50D8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750D84" w:rsidRPr="00750D84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02433" id="Text Box 13" o:spid="_x0000_s1034" type="#_x0000_t202" style="position:absolute;margin-left:392pt;margin-top:15.9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" filled="f" stroked="f">
                <v:textbox>
                  <w:txbxContent>
                    <w:p w14:paraId="72951895" w14:textId="5805C678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50D8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750D84" w:rsidRPr="00750D84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3B529C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AA50C4" wp14:editId="42A4477F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076302" w14:textId="6F957AA0" w:rsidR="002E1412" w:rsidRPr="002E1412" w:rsidRDefault="00F32DE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50D84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A50C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59076302" w14:textId="6F957AA0" w:rsidR="002E1412" w:rsidRPr="002E1412" w:rsidRDefault="00750D8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4EB3986" w14:textId="77777777" w:rsidR="00535962" w:rsidRDefault="00535962" w:rsidP="00535962"/>
    <w:p w14:paraId="5F0A9DD3" w14:textId="5CB091B9" w:rsidR="006506D0" w:rsidRDefault="003B529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E93E7A" wp14:editId="70648E36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CE5B4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93E7A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1BCCE5B4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55580D1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2C3BB19C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091985CB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332E613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555263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EA9047E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351E4C2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5C9A6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99D707D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77F12EE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AA1E075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F2CE8B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8E8398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FF2C3DC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F509907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20B6DAC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2B7B27F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EB814D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703DF6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A9E832F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4E1B52DA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0946588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BFED84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007C80E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2592988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3F24BE9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0156ED75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E063BD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15F3962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3D291D0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D4B406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AF290D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6AACD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19DD2BA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3EA9FE3D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1A8B4DBE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6D3234DB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3A22B6A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60C64A08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213108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3376AC15" w14:textId="77777777" w:rsidTr="00044FA8">
        <w:trPr>
          <w:trHeight w:val="4637"/>
        </w:trPr>
        <w:tc>
          <w:tcPr>
            <w:tcW w:w="3269" w:type="dxa"/>
          </w:tcPr>
          <w:p w14:paraId="206E4CB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28290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25EF68C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6C937D0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1311EA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04710EA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004B385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60BD332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555F447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42D187E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7B5795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6A0EBD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294D9D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6AB46F5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71FD138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AAA13C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39C6A41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149219E4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3F80C4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1DFAFDF2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0ECE8B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75461" w14:textId="77777777" w:rsidR="002F5E55" w:rsidRDefault="002F5E55" w:rsidP="001007E7">
      <w:pPr>
        <w:spacing w:after="0" w:line="240" w:lineRule="auto"/>
      </w:pPr>
      <w:r>
        <w:separator/>
      </w:r>
    </w:p>
  </w:endnote>
  <w:endnote w:type="continuationSeparator" w:id="0">
    <w:p w14:paraId="5C9DCEBA" w14:textId="77777777" w:rsidR="002F5E55" w:rsidRDefault="002F5E5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3F9AA" w14:textId="47BA79BC" w:rsidR="001007E7" w:rsidRDefault="003B529C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B9CC56" wp14:editId="41FAA5E1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89BEA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B9CC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7KI5wEAALUDAAAOAAAAZHJzL2Uyb0RvYy54bWysU9tu2zAMfR+wfxD0vtgpli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" filled="f" stroked="f">
              <v:textbox inset="0,0,0,0">
                <w:txbxContent>
                  <w:p w14:paraId="4FD89BEA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2E0DBA2" wp14:editId="075687E8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A88FA6" wp14:editId="69E90600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28479F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5095F8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A88FA6" id="Text Box 3" o:spid="_x0000_s1037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ypCNnO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5928479F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95095F8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101DCC6C" w14:textId="77777777" w:rsidR="001007E7" w:rsidRDefault="001007E7">
    <w:pPr>
      <w:pStyle w:val="Footer"/>
      <w:rPr>
        <w:rFonts w:ascii="Arial Narrow" w:hAnsi="Arial Narrow"/>
        <w:sz w:val="12"/>
      </w:rPr>
    </w:pPr>
  </w:p>
  <w:p w14:paraId="623800A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7E1A6E" w14:textId="77777777" w:rsidR="00CA0E82" w:rsidRDefault="00CA0E82">
    <w:pPr>
      <w:pStyle w:val="Footer"/>
      <w:rPr>
        <w:rFonts w:ascii="Arial Narrow" w:hAnsi="Arial Narrow"/>
        <w:sz w:val="12"/>
      </w:rPr>
    </w:pPr>
  </w:p>
  <w:p w14:paraId="15C8A8EF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058A6D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63550" w14:textId="77777777" w:rsidR="002F5E55" w:rsidRDefault="002F5E55" w:rsidP="001007E7">
      <w:pPr>
        <w:spacing w:after="0" w:line="240" w:lineRule="auto"/>
      </w:pPr>
      <w:r>
        <w:separator/>
      </w:r>
    </w:p>
  </w:footnote>
  <w:footnote w:type="continuationSeparator" w:id="0">
    <w:p w14:paraId="4BE4C34A" w14:textId="77777777" w:rsidR="002F5E55" w:rsidRDefault="002F5E55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5203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2F5E55"/>
    <w:rsid w:val="00314023"/>
    <w:rsid w:val="00341484"/>
    <w:rsid w:val="003748DC"/>
    <w:rsid w:val="00392351"/>
    <w:rsid w:val="003B529C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87E68"/>
    <w:rsid w:val="006F11FD"/>
    <w:rsid w:val="006F567F"/>
    <w:rsid w:val="00725091"/>
    <w:rsid w:val="00737398"/>
    <w:rsid w:val="00750D84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DE21EE"/>
    <w:rsid w:val="00E13E55"/>
    <w:rsid w:val="00E3215C"/>
    <w:rsid w:val="00E446DC"/>
    <w:rsid w:val="00E82502"/>
    <w:rsid w:val="00EA6B34"/>
    <w:rsid w:val="00EA7406"/>
    <w:rsid w:val="00EE1E7B"/>
    <w:rsid w:val="00F225BF"/>
    <w:rsid w:val="00F32DEA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5EA356DA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F9E6F-B0F5-4E29-865C-F0EF2E7E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5</cp:revision>
  <cp:lastPrinted>2011-03-04T18:55:00Z</cp:lastPrinted>
  <dcterms:created xsi:type="dcterms:W3CDTF">2020-02-03T18:48:00Z</dcterms:created>
  <dcterms:modified xsi:type="dcterms:W3CDTF">2024-06-27T18:33:00Z</dcterms:modified>
</cp:coreProperties>
</file>